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242E3" w14:textId="77777777" w:rsidR="00F61B84" w:rsidRPr="00690BA6" w:rsidRDefault="00F61B84" w:rsidP="00F61B8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RYDERE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14CC0C6" w14:textId="77777777" w:rsidR="00F61B84" w:rsidRDefault="00F61B84" w:rsidP="00F61B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88C629D" w14:textId="77777777" w:rsidR="00F61B84" w:rsidRDefault="00F61B84" w:rsidP="00F61B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B01673" w14:textId="77777777" w:rsidR="00F61B84" w:rsidRDefault="00F61B84" w:rsidP="00F61B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5A0575" w14:textId="77777777" w:rsidR="00F61B84" w:rsidRDefault="00F61B84" w:rsidP="00F61B8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5A901E83" w14:textId="77777777" w:rsidR="00F61B84" w:rsidRDefault="00F61B84" w:rsidP="00F61B8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5EF6C97" w14:textId="77777777" w:rsidR="00F61B84" w:rsidRDefault="00F61B84" w:rsidP="00F61B8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D25D75D" w14:textId="77777777" w:rsidR="00F61B84" w:rsidRDefault="00F61B84" w:rsidP="00F61B8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FC3E3F4" w14:textId="77777777" w:rsidR="00F61B84" w:rsidRDefault="00F61B84" w:rsidP="00F61B8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90CC0F6" w14:textId="77777777" w:rsidR="00F61B84" w:rsidRDefault="00F61B84" w:rsidP="00F61B8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September 2021</w:t>
      </w:r>
    </w:p>
    <w:p w14:paraId="5CA8D96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4A6F3" w14:textId="77777777" w:rsidR="00F61B84" w:rsidRDefault="00F61B84" w:rsidP="009139A6">
      <w:r>
        <w:separator/>
      </w:r>
    </w:p>
  </w:endnote>
  <w:endnote w:type="continuationSeparator" w:id="0">
    <w:p w14:paraId="25D30DF4" w14:textId="77777777" w:rsidR="00F61B84" w:rsidRDefault="00F61B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47C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41D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AE5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9934B" w14:textId="77777777" w:rsidR="00F61B84" w:rsidRDefault="00F61B84" w:rsidP="009139A6">
      <w:r>
        <w:separator/>
      </w:r>
    </w:p>
  </w:footnote>
  <w:footnote w:type="continuationSeparator" w:id="0">
    <w:p w14:paraId="60D421E9" w14:textId="77777777" w:rsidR="00F61B84" w:rsidRDefault="00F61B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B3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769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83B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B8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6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F8A07"/>
  <w15:chartTrackingRefBased/>
  <w15:docId w15:val="{A51ACED2-A6B6-4403-A4FF-1A976D0C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2021-10-27T19:59:00Z</dcterms:created>
  <dcterms:modified xsi:type="dcterms:W3CDTF">2021-10-27T20:00:00Z</dcterms:modified>
</cp:coreProperties>
</file>